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8"/>
        <w:gridCol w:w="345"/>
        <w:gridCol w:w="1701"/>
        <w:gridCol w:w="1417"/>
        <w:gridCol w:w="1418"/>
        <w:gridCol w:w="1559"/>
        <w:gridCol w:w="181"/>
        <w:gridCol w:w="1195"/>
        <w:gridCol w:w="1601"/>
        <w:gridCol w:w="1559"/>
        <w:gridCol w:w="1418"/>
        <w:gridCol w:w="1440"/>
        <w:gridCol w:w="1506"/>
        <w:gridCol w:w="1504"/>
        <w:gridCol w:w="1505"/>
        <w:gridCol w:w="1504"/>
        <w:gridCol w:w="1509"/>
      </w:tblGrid>
      <w:tr w:rsidR="00D46CDC" w14:paraId="2C054593" w14:textId="77777777" w:rsidTr="00B0524B">
        <w:trPr>
          <w:cantSplit/>
          <w:trHeight w:val="270"/>
          <w:tblHeader/>
        </w:trPr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6B07A084" w14:textId="77777777" w:rsidR="00D46CDC" w:rsidRDefault="00D46CDC" w:rsidP="00D94757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62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5C64A" w14:textId="77777777" w:rsidR="00D46CDC" w:rsidRDefault="00D46CD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41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4D2BB" w14:textId="35CD268A" w:rsidR="00D46CDC" w:rsidRDefault="00D46CD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83743F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46CDC" w14:paraId="6B32313E" w14:textId="77777777" w:rsidTr="00B0524B">
        <w:trPr>
          <w:cantSplit/>
          <w:trHeight w:val="270"/>
          <w:tblHeader/>
        </w:trPr>
        <w:tc>
          <w:tcPr>
            <w:tcW w:w="478" w:type="dxa"/>
            <w:tcBorders>
              <w:top w:val="nil"/>
              <w:left w:val="nil"/>
              <w:right w:val="nil"/>
            </w:tcBorders>
          </w:tcPr>
          <w:p w14:paraId="614AD29F" w14:textId="77777777" w:rsidR="00D46CDC" w:rsidRDefault="00D46CDC" w:rsidP="00D94757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621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0E7EFCC6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41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38B3F7B2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46CDC" w14:paraId="3F83E1F3" w14:textId="77777777" w:rsidTr="00B0524B">
        <w:trPr>
          <w:cantSplit/>
          <w:trHeight w:val="340"/>
          <w:tblHeader/>
        </w:trPr>
        <w:tc>
          <w:tcPr>
            <w:tcW w:w="823" w:type="dxa"/>
            <w:gridSpan w:val="2"/>
            <w:vMerge w:val="restart"/>
            <w:tcBorders>
              <w:left w:val="nil"/>
            </w:tcBorders>
            <w:vAlign w:val="center"/>
          </w:tcPr>
          <w:p w14:paraId="7F97FF98" w14:textId="77777777" w:rsidR="00D46CDC" w:rsidRPr="00B0524B" w:rsidRDefault="00D46CDC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年度別</w:t>
            </w:r>
          </w:p>
        </w:tc>
        <w:tc>
          <w:tcPr>
            <w:tcW w:w="1701" w:type="dxa"/>
            <w:vMerge w:val="restart"/>
            <w:tcBorders>
              <w:left w:val="nil"/>
            </w:tcBorders>
            <w:vAlign w:val="center"/>
          </w:tcPr>
          <w:p w14:paraId="053575F7" w14:textId="77777777" w:rsidR="00D46CDC" w:rsidRPr="00B0524B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417" w:type="dxa"/>
            <w:vMerge w:val="restart"/>
            <w:vAlign w:val="center"/>
          </w:tcPr>
          <w:p w14:paraId="6EFB2F10" w14:textId="77777777" w:rsidR="00D46CDC" w:rsidRPr="00B0524B" w:rsidRDefault="00D46CDC">
            <w:pPr>
              <w:ind w:left="14" w:right="14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以前年度</w:t>
            </w:r>
            <w:r w:rsidRPr="00B0524B">
              <w:rPr>
                <w:rFonts w:ascii="標楷體" w:eastAsia="標楷體" w:hAnsi="標楷體"/>
                <w:sz w:val="20"/>
              </w:rPr>
              <w:br/>
            </w:r>
            <w:r w:rsidRPr="00B0524B">
              <w:rPr>
                <w:rFonts w:ascii="標楷體" w:eastAsia="標楷體" w:hAnsi="標楷體" w:hint="eastAsia"/>
                <w:sz w:val="20"/>
              </w:rPr>
              <w:t>轉入數</w:t>
            </w:r>
          </w:p>
        </w:tc>
        <w:tc>
          <w:tcPr>
            <w:tcW w:w="5954" w:type="dxa"/>
            <w:gridSpan w:val="5"/>
            <w:vAlign w:val="center"/>
          </w:tcPr>
          <w:p w14:paraId="35496AB4" w14:textId="77777777" w:rsidR="00D46CDC" w:rsidRPr="00B0524B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923" w:type="dxa"/>
            <w:gridSpan w:val="4"/>
            <w:vAlign w:val="center"/>
          </w:tcPr>
          <w:p w14:paraId="5C8F58D3" w14:textId="77777777" w:rsidR="00D46CDC" w:rsidRPr="00B0524B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022" w:type="dxa"/>
            <w:gridSpan w:val="4"/>
            <w:tcBorders>
              <w:right w:val="nil"/>
            </w:tcBorders>
            <w:vAlign w:val="center"/>
          </w:tcPr>
          <w:p w14:paraId="024F83E7" w14:textId="77777777" w:rsidR="00D46CDC" w:rsidRPr="00B0524B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46CDC" w14:paraId="0385452D" w14:textId="77777777" w:rsidTr="00B0524B">
        <w:trPr>
          <w:cantSplit/>
          <w:trHeight w:val="340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4180077D" w14:textId="77777777" w:rsidR="00D46CDC" w:rsidRPr="00B0524B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7AC1994" w14:textId="77777777" w:rsidR="00D46CDC" w:rsidRPr="00B0524B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505E346E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90E4EDB" w14:textId="77777777" w:rsidR="00D46CDC" w:rsidRPr="00B0524B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B0524B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B0524B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59" w:type="dxa"/>
            <w:vAlign w:val="center"/>
          </w:tcPr>
          <w:p w14:paraId="44F3FACE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376" w:type="dxa"/>
            <w:gridSpan w:val="2"/>
            <w:vAlign w:val="center"/>
          </w:tcPr>
          <w:p w14:paraId="5EE9831B" w14:textId="77777777" w:rsidR="00D46CDC" w:rsidRPr="00B0524B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601" w:type="dxa"/>
            <w:vAlign w:val="center"/>
          </w:tcPr>
          <w:p w14:paraId="3F578D95" w14:textId="77777777" w:rsidR="00D46CDC" w:rsidRPr="00B0524B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B0524B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59" w:type="dxa"/>
            <w:vAlign w:val="center"/>
          </w:tcPr>
          <w:p w14:paraId="1CDF60C0" w14:textId="77777777" w:rsidR="00D46CDC" w:rsidRPr="00B0524B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B0524B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B0524B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18" w:type="dxa"/>
            <w:vAlign w:val="center"/>
          </w:tcPr>
          <w:p w14:paraId="408F7480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5A7528AB" w14:textId="77777777" w:rsidR="00D46CDC" w:rsidRPr="00B0524B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6" w:type="dxa"/>
            <w:vAlign w:val="center"/>
          </w:tcPr>
          <w:p w14:paraId="5BA5FD9D" w14:textId="77777777" w:rsidR="00D46CDC" w:rsidRPr="00B0524B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B0524B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504" w:type="dxa"/>
            <w:vAlign w:val="center"/>
          </w:tcPr>
          <w:p w14:paraId="09FF538B" w14:textId="77777777" w:rsidR="00D46CDC" w:rsidRPr="00B0524B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B0524B">
              <w:rPr>
                <w:rFonts w:ascii="標楷體" w:eastAsia="標楷體" w:hAnsi="標楷體" w:hint="eastAsia"/>
                <w:bCs/>
                <w:sz w:val="20"/>
              </w:rPr>
              <w:t>（註銷）</w:t>
            </w:r>
            <w:r w:rsidRPr="00B0524B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505" w:type="dxa"/>
            <w:vAlign w:val="center"/>
          </w:tcPr>
          <w:p w14:paraId="2334B75E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386B49A5" w14:textId="77777777" w:rsidR="00D46CDC" w:rsidRPr="00B0524B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06F51723" w14:textId="77777777" w:rsidR="00D46CDC" w:rsidRPr="00B0524B" w:rsidRDefault="00D46CD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 w:rsidRPr="00B0524B"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46CDC" w14:paraId="7BB8B44D" w14:textId="77777777" w:rsidTr="00B0524B">
        <w:trPr>
          <w:cantSplit/>
          <w:trHeight w:val="340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2ABB9050" w14:textId="77777777" w:rsidR="00D46CDC" w:rsidRPr="00B0524B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789C130B" w14:textId="77777777" w:rsidR="00D46CDC" w:rsidRPr="00B0524B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6937FDD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B0524B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8" w:type="dxa"/>
            <w:vAlign w:val="center"/>
          </w:tcPr>
          <w:p w14:paraId="339D064C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B0524B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59" w:type="dxa"/>
            <w:vAlign w:val="center"/>
          </w:tcPr>
          <w:p w14:paraId="2A075040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B0524B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76" w:type="dxa"/>
            <w:gridSpan w:val="2"/>
            <w:vAlign w:val="center"/>
          </w:tcPr>
          <w:p w14:paraId="759E7B64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B0524B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601" w:type="dxa"/>
            <w:vAlign w:val="center"/>
          </w:tcPr>
          <w:p w14:paraId="5BF0AADB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B0524B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59" w:type="dxa"/>
            <w:vAlign w:val="center"/>
          </w:tcPr>
          <w:p w14:paraId="3AD77364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B0524B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18" w:type="dxa"/>
            <w:vAlign w:val="center"/>
          </w:tcPr>
          <w:p w14:paraId="7672A961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B0524B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440" w:type="dxa"/>
            <w:vAlign w:val="center"/>
          </w:tcPr>
          <w:p w14:paraId="27D8D737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B0524B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6" w:type="dxa"/>
            <w:vAlign w:val="center"/>
          </w:tcPr>
          <w:p w14:paraId="44C51EE3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B0524B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vAlign w:val="center"/>
          </w:tcPr>
          <w:p w14:paraId="593ED65C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B0524B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5" w:type="dxa"/>
            <w:vAlign w:val="center"/>
          </w:tcPr>
          <w:p w14:paraId="5AB276D7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B0524B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0B85F3C5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B0524B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2CE581FE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proofErr w:type="gramStart"/>
            <w:r w:rsidRPr="00B0524B">
              <w:rPr>
                <w:rFonts w:ascii="標楷體" w:eastAsia="標楷體" w:hAnsi="標楷體" w:hint="eastAsia"/>
                <w:sz w:val="20"/>
              </w:rPr>
              <w:t>應收數</w:t>
            </w:r>
            <w:proofErr w:type="gramEnd"/>
          </w:p>
        </w:tc>
      </w:tr>
      <w:tr w:rsidR="00D46CDC" w14:paraId="09ED685C" w14:textId="77777777" w:rsidTr="00B0524B">
        <w:trPr>
          <w:cantSplit/>
          <w:trHeight w:val="340"/>
          <w:tblHeader/>
        </w:trPr>
        <w:tc>
          <w:tcPr>
            <w:tcW w:w="823" w:type="dxa"/>
            <w:gridSpan w:val="2"/>
            <w:vMerge/>
            <w:tcBorders>
              <w:left w:val="nil"/>
            </w:tcBorders>
            <w:vAlign w:val="center"/>
          </w:tcPr>
          <w:p w14:paraId="77E9F5AA" w14:textId="77777777" w:rsidR="00D46CDC" w:rsidRPr="00B0524B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5827929" w14:textId="77777777" w:rsidR="00D46CDC" w:rsidRPr="00B0524B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596F0437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1301A885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41AAB76E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376" w:type="dxa"/>
            <w:gridSpan w:val="2"/>
            <w:vAlign w:val="center"/>
          </w:tcPr>
          <w:p w14:paraId="4D4BCAE1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601" w:type="dxa"/>
            <w:vAlign w:val="center"/>
          </w:tcPr>
          <w:p w14:paraId="6FB3045C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59" w:type="dxa"/>
            <w:vAlign w:val="center"/>
          </w:tcPr>
          <w:p w14:paraId="41BB2978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8" w:type="dxa"/>
            <w:vAlign w:val="center"/>
          </w:tcPr>
          <w:p w14:paraId="4432B7BC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40" w:type="dxa"/>
            <w:vAlign w:val="center"/>
          </w:tcPr>
          <w:p w14:paraId="68BF8AA6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6" w:type="dxa"/>
            <w:vAlign w:val="center"/>
          </w:tcPr>
          <w:p w14:paraId="1736FCF7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vAlign w:val="center"/>
          </w:tcPr>
          <w:p w14:paraId="33935078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5" w:type="dxa"/>
            <w:vAlign w:val="center"/>
          </w:tcPr>
          <w:p w14:paraId="3582E309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4" w:type="dxa"/>
            <w:tcBorders>
              <w:right w:val="nil"/>
            </w:tcBorders>
            <w:vAlign w:val="center"/>
          </w:tcPr>
          <w:p w14:paraId="794CA922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09" w:type="dxa"/>
            <w:tcBorders>
              <w:right w:val="nil"/>
            </w:tcBorders>
            <w:vAlign w:val="center"/>
          </w:tcPr>
          <w:p w14:paraId="0D016787" w14:textId="77777777" w:rsidR="00D46CDC" w:rsidRPr="00B0524B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 w:rsidRPr="00B0524B"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83743F" w:rsidRPr="00957675" w14:paraId="5271BA7B" w14:textId="77777777" w:rsidTr="000B46F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9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51E5E269" w14:textId="77777777" w:rsidR="0083743F" w:rsidRPr="00957675" w:rsidRDefault="0083743F" w:rsidP="00131A1E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2BB334" w14:textId="77777777" w:rsidR="0083743F" w:rsidRPr="00957675" w:rsidRDefault="0083743F" w:rsidP="00131A1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57675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86C2A8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16,769,182,756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E68F1C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351,566,816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0CE41D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10,907,884,123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14:paraId="6B97F630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3FCC7E7B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5,509,731,817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1D1604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2,063,321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E26F6C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D93F26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358887E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- 2,063,321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367934FF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353,630,137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2F2F1B4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10,907,884,123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D2F62C8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DED44B5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5,507,668,496</w:t>
            </w:r>
          </w:p>
        </w:tc>
      </w:tr>
      <w:tr w:rsidR="0083743F" w:rsidRPr="00957675" w14:paraId="63FFECBC" w14:textId="77777777" w:rsidTr="000B46F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9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700BDBA5" w14:textId="77777777" w:rsidR="0083743F" w:rsidRPr="00957675" w:rsidRDefault="0083743F" w:rsidP="00131A1E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1F6366A" w14:textId="77777777" w:rsidR="0083743F" w:rsidRPr="00957675" w:rsidRDefault="0083743F" w:rsidP="00131A1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957675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924285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14,328,327,187</w:t>
            </w:r>
          </w:p>
          <w:p w14:paraId="5F0EC321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2,440,855,569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60A885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151,091,230</w:t>
            </w:r>
          </w:p>
          <w:p w14:paraId="1B2DE6DC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200,475,586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FE5904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9,726,411,079</w:t>
            </w:r>
          </w:p>
          <w:p w14:paraId="1AA9D927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1,181,473,044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14:paraId="00FC79D3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4,488,000</w:t>
            </w:r>
          </w:p>
          <w:p w14:paraId="70DA4028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- 4,488,000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7FDC3AAF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4,455,312,878</w:t>
            </w:r>
          </w:p>
          <w:p w14:paraId="3EC45691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1,054,418,939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39D06C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2,063,321</w:t>
            </w:r>
          </w:p>
          <w:p w14:paraId="7DFD673E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6EB593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  <w:p w14:paraId="1B38B294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279A13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  <w:p w14:paraId="2F4EC197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7B658CE7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- 2,063,321</w:t>
            </w:r>
          </w:p>
          <w:p w14:paraId="01DB6BF7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b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9C98186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153,154,551</w:t>
            </w:r>
          </w:p>
          <w:p w14:paraId="227AE4A0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200,475,586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FA18AAA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9,726,411,079</w:t>
            </w:r>
          </w:p>
          <w:p w14:paraId="535192F8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1,181,473,044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B800D8E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4,488,000</w:t>
            </w:r>
          </w:p>
          <w:p w14:paraId="7A94FC24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- 4,488,000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4099DF26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4,453,249,557</w:t>
            </w:r>
          </w:p>
          <w:p w14:paraId="6A128833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b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b/>
                <w:noProof/>
                <w:sz w:val="20"/>
              </w:rPr>
              <w:t>1,054,418,939</w:t>
            </w:r>
          </w:p>
        </w:tc>
      </w:tr>
      <w:tr w:rsidR="0083743F" w14:paraId="4509740B" w14:textId="77777777" w:rsidTr="000B46F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9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6C29CAD3" w14:textId="77777777" w:rsidR="0083743F" w:rsidRDefault="0083743F" w:rsidP="00131A1E">
            <w:pPr>
              <w:jc w:val="center"/>
              <w:rPr>
                <w:rFonts w:ascii="新細明體" w:hAnsi="新細明體"/>
                <w:sz w:val="20"/>
              </w:rPr>
            </w:pPr>
            <w:r w:rsidRPr="00212A1D">
              <w:rPr>
                <w:rFonts w:ascii="新細明體" w:hAnsi="新細明體" w:hint="eastAsia"/>
                <w:noProof/>
                <w:sz w:val="20"/>
              </w:rPr>
              <w:t>107－111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56FB63" w14:textId="77777777" w:rsidR="0083743F" w:rsidRDefault="0083743F" w:rsidP="00131A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12A1D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F6CCD3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8,577,684,595</w:t>
            </w:r>
          </w:p>
          <w:p w14:paraId="381C758C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93,074,544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D64CDC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564F54F5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51,134,497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7B2E52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8,577,684,595</w:t>
            </w:r>
          </w:p>
          <w:p w14:paraId="5CACC82B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37,452,047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14:paraId="6B88054A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4,488,000</w:t>
            </w:r>
          </w:p>
          <w:p w14:paraId="5C3FE8C2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- 4,488,000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1AD14481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4,488,000</w:t>
            </w:r>
          </w:p>
          <w:p w14:paraId="693DBD29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8EC5DC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004934FC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825389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09CB5F4A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133D8C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2F2D0F62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EB3EF2D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07EB839E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124F805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324BDDCA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51,134,497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3885F88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8,577,684,595</w:t>
            </w:r>
          </w:p>
          <w:p w14:paraId="41C5B362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37,452,047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87F7B4F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4,488,000</w:t>
            </w:r>
          </w:p>
          <w:p w14:paraId="2DAA7532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- 4,488,000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F5EBD6D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4,488,000</w:t>
            </w:r>
          </w:p>
          <w:p w14:paraId="7095FCA0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</w:tr>
      <w:tr w:rsidR="0083743F" w14:paraId="37088BB9" w14:textId="77777777" w:rsidTr="000B46F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9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16B5B5D2" w14:textId="77777777" w:rsidR="0083743F" w:rsidRDefault="0083743F" w:rsidP="00B0524B">
            <w:pPr>
              <w:jc w:val="both"/>
              <w:rPr>
                <w:rFonts w:ascii="新細明體" w:hAnsi="新細明體"/>
                <w:sz w:val="20"/>
              </w:rPr>
            </w:pPr>
            <w:r w:rsidRPr="00212A1D">
              <w:rPr>
                <w:rFonts w:ascii="新細明體" w:hAnsi="新細明體" w:hint="eastAsia"/>
                <w:noProof/>
                <w:sz w:val="20"/>
              </w:rPr>
              <w:t>88下及89－111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CFB60" w14:textId="77777777" w:rsidR="0083743F" w:rsidRDefault="0083743F" w:rsidP="00131A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12A1D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1473A9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958,532,689</w:t>
            </w:r>
          </w:p>
          <w:p w14:paraId="58A5CF71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1412F7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138,253,354</w:t>
            </w:r>
          </w:p>
          <w:p w14:paraId="592883AB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500D5E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330,757,888</w:t>
            </w:r>
          </w:p>
          <w:p w14:paraId="541D853F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14:paraId="0B8DA147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5370CDAD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298F381F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489,521,447</w:t>
            </w:r>
          </w:p>
          <w:p w14:paraId="7668C1AB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DAB71B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1,667,281</w:t>
            </w:r>
          </w:p>
          <w:p w14:paraId="00AF5590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72251D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7306C564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CF7C4C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63E049E5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E7FD1AD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- 1,667,281</w:t>
            </w:r>
          </w:p>
          <w:p w14:paraId="789B9A82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4836411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139,920,635</w:t>
            </w:r>
          </w:p>
          <w:p w14:paraId="3FA296F3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B85B9A6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330,757,888</w:t>
            </w:r>
          </w:p>
          <w:p w14:paraId="342FF92F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F775EC9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117C0F47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F62CA7E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487,854,166</w:t>
            </w:r>
          </w:p>
          <w:p w14:paraId="6BFF2A59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</w:tr>
      <w:tr w:rsidR="0083743F" w14:paraId="148BBF61" w14:textId="77777777" w:rsidTr="000B46F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9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5DE5078E" w14:textId="77777777" w:rsidR="0083743F" w:rsidRDefault="0083743F" w:rsidP="00131A1E">
            <w:pPr>
              <w:jc w:val="center"/>
              <w:rPr>
                <w:rFonts w:ascii="新細明體" w:hAnsi="新細明體"/>
                <w:sz w:val="20"/>
              </w:rPr>
            </w:pPr>
            <w:r w:rsidRPr="00212A1D">
              <w:rPr>
                <w:rFonts w:ascii="新細明體" w:hAnsi="新細明體" w:hint="eastAsia"/>
                <w:noProof/>
                <w:sz w:val="20"/>
              </w:rPr>
              <w:t>102－111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5FBA23" w14:textId="77777777" w:rsidR="0083743F" w:rsidRDefault="0083743F" w:rsidP="00131A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12A1D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74AB9B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47,127,407</w:t>
            </w:r>
          </w:p>
          <w:p w14:paraId="43E81973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139,644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2516D6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55,649</w:t>
            </w:r>
          </w:p>
          <w:p w14:paraId="3BE9E336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BE75CC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39,226,927</w:t>
            </w:r>
          </w:p>
          <w:p w14:paraId="23B9CB28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91,960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14:paraId="29B39247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68FF71FA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2AC468E6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7,844,831</w:t>
            </w:r>
          </w:p>
          <w:p w14:paraId="4BF91AAB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47,684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80E72B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22311651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31F605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27B7FA6E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0F14EB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55A255BC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FBFE962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10693783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F834713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55,649</w:t>
            </w:r>
          </w:p>
          <w:p w14:paraId="5A4A7D5E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6B85457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39,226,927</w:t>
            </w:r>
          </w:p>
          <w:p w14:paraId="18887B9A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91,960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6FA8F4C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155833F9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3CE975E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7,844,831</w:t>
            </w:r>
          </w:p>
          <w:p w14:paraId="5791EF07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47,684</w:t>
            </w:r>
          </w:p>
        </w:tc>
      </w:tr>
      <w:tr w:rsidR="0083743F" w14:paraId="139D506E" w14:textId="77777777" w:rsidTr="000B46F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9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5039ABED" w14:textId="77777777" w:rsidR="0083743F" w:rsidRDefault="0083743F" w:rsidP="00131A1E">
            <w:pPr>
              <w:jc w:val="center"/>
              <w:rPr>
                <w:rFonts w:ascii="新細明體" w:hAnsi="新細明體"/>
                <w:sz w:val="20"/>
              </w:rPr>
            </w:pPr>
            <w:r w:rsidRPr="00212A1D">
              <w:rPr>
                <w:rFonts w:ascii="新細明體" w:hAnsi="新細明體" w:hint="eastAsia"/>
                <w:noProof/>
                <w:sz w:val="20"/>
              </w:rPr>
              <w:t>101－102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858C12" w14:textId="77777777" w:rsidR="0083743F" w:rsidRDefault="0083743F" w:rsidP="00131A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12A1D">
              <w:rPr>
                <w:rFonts w:ascii="標楷體" w:eastAsia="標楷體" w:hAnsi="標楷體" w:hint="eastAsia"/>
                <w:noProof/>
                <w:sz w:val="20"/>
              </w:rPr>
              <w:t>信託管理收入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5B7ABC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12,645,241</w:t>
            </w:r>
          </w:p>
          <w:p w14:paraId="3D80633A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6B7540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127DCF2D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81AA4A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2C6EE663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14:paraId="35892BD2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6A62F88B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71E5E3DB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12,645,241</w:t>
            </w:r>
          </w:p>
          <w:p w14:paraId="1B632FF6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33BD52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26F2BB2C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034C4B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1E92B3C3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07037F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111E202B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BC4BD01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5593AFB8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DC91650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4669C731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30B6B41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481E8F41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576A8701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2CCA1BC3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097DEFB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12,645,241</w:t>
            </w:r>
          </w:p>
          <w:p w14:paraId="3D52268A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</w:tr>
      <w:tr w:rsidR="0083743F" w14:paraId="264A9C37" w14:textId="77777777" w:rsidTr="000B46F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9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15234CB4" w14:textId="77777777" w:rsidR="0083743F" w:rsidRDefault="0083743F" w:rsidP="00131A1E">
            <w:pPr>
              <w:jc w:val="center"/>
              <w:rPr>
                <w:rFonts w:ascii="新細明體" w:hAnsi="新細明體"/>
                <w:sz w:val="20"/>
              </w:rPr>
            </w:pPr>
            <w:r w:rsidRPr="00212A1D">
              <w:rPr>
                <w:rFonts w:ascii="新細明體" w:hAnsi="新細明體" w:hint="eastAsia"/>
                <w:noProof/>
                <w:sz w:val="20"/>
              </w:rPr>
              <w:t>81－111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424679" w14:textId="77777777" w:rsidR="0083743F" w:rsidRDefault="0083743F" w:rsidP="00131A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12A1D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964276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761,754,150</w:t>
            </w:r>
          </w:p>
          <w:p w14:paraId="1A806CAE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332,108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D61172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3,475,664</w:t>
            </w:r>
          </w:p>
          <w:p w14:paraId="6E683221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581586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55,217,469</w:t>
            </w:r>
          </w:p>
          <w:p w14:paraId="043E8123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273,952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14:paraId="6CECCBD1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5354024B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58E8CA57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703,061,017</w:t>
            </w:r>
          </w:p>
          <w:p w14:paraId="75A7564D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58,156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A6BAFD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396,040</w:t>
            </w:r>
          </w:p>
          <w:p w14:paraId="2A604EDB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BE0452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53B892AF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E015B1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31AD2A80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5B444C70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- 396,040</w:t>
            </w:r>
          </w:p>
          <w:p w14:paraId="663539A7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2F1BB20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3,871,704</w:t>
            </w:r>
          </w:p>
          <w:p w14:paraId="2EA46CFA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4F58F0E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55,217,469</w:t>
            </w:r>
          </w:p>
          <w:p w14:paraId="0B7DFCEE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273,952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B5CFF37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39B7C922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AABE369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702,664,977</w:t>
            </w:r>
          </w:p>
          <w:p w14:paraId="0F40069E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58,156</w:t>
            </w:r>
          </w:p>
        </w:tc>
      </w:tr>
      <w:tr w:rsidR="0083743F" w14:paraId="1E46AA3A" w14:textId="77777777" w:rsidTr="000B46F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9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1757A208" w14:textId="77777777" w:rsidR="0083743F" w:rsidRDefault="0083743F" w:rsidP="00131A1E">
            <w:pPr>
              <w:jc w:val="center"/>
              <w:rPr>
                <w:rFonts w:ascii="新細明體" w:hAnsi="新細明體"/>
                <w:sz w:val="20"/>
              </w:rPr>
            </w:pPr>
            <w:r w:rsidRPr="00212A1D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EFBB4A" w14:textId="77777777" w:rsidR="0083743F" w:rsidRPr="0003154D" w:rsidRDefault="0083743F" w:rsidP="00131A1E">
            <w:pPr>
              <w:jc w:val="distribute"/>
              <w:rPr>
                <w:rFonts w:ascii="標楷體" w:eastAsia="標楷體" w:hAnsi="標楷體"/>
                <w:spacing w:val="-12"/>
                <w:sz w:val="20"/>
              </w:rPr>
            </w:pPr>
            <w:r w:rsidRPr="0003154D">
              <w:rPr>
                <w:rFonts w:ascii="標楷體" w:eastAsia="標楷體" w:hAnsi="標楷體" w:hint="eastAsia"/>
                <w:noProof/>
                <w:spacing w:val="-12"/>
                <w:sz w:val="20"/>
              </w:rPr>
              <w:t>營業盈餘及事業收入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F0CA11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3,150,000,000</w:t>
            </w:r>
          </w:p>
          <w:p w14:paraId="4A84D341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A93FB9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4BFE979D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0B4219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100,000,000</w:t>
            </w:r>
          </w:p>
          <w:p w14:paraId="27F36751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14:paraId="3FCF44AD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0D8A734F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13766063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3,050,000,000</w:t>
            </w:r>
          </w:p>
          <w:p w14:paraId="3F5C82C4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117A02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488292A4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407757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482F35AC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2AE4FE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469FD87D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7D4102AE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4210D428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AA7E19E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35873122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E74AAD0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100,000,000</w:t>
            </w:r>
          </w:p>
          <w:p w14:paraId="7CC9AFA5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60645516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0421087C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24F2836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3,050,000,000</w:t>
            </w:r>
          </w:p>
          <w:p w14:paraId="31C644B5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</w:tr>
      <w:tr w:rsidR="0083743F" w14:paraId="3F7836F3" w14:textId="77777777" w:rsidTr="000B46F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9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04712297" w14:textId="2C63D96D" w:rsidR="0083743F" w:rsidRDefault="0083743F" w:rsidP="00131A1E">
            <w:pPr>
              <w:jc w:val="center"/>
              <w:rPr>
                <w:rFonts w:ascii="新細明體" w:hAnsi="新細明體"/>
                <w:sz w:val="20"/>
              </w:rPr>
            </w:pPr>
            <w:r w:rsidRPr="00212A1D">
              <w:rPr>
                <w:rFonts w:ascii="新細明體" w:hAnsi="新細明體" w:hint="eastAsia"/>
                <w:noProof/>
                <w:sz w:val="20"/>
              </w:rPr>
              <w:t>1</w:t>
            </w:r>
            <w:r w:rsidR="00465A2C">
              <w:rPr>
                <w:rFonts w:ascii="新細明體" w:hAnsi="新細明體"/>
                <w:noProof/>
                <w:sz w:val="20"/>
              </w:rPr>
              <w:t>0</w:t>
            </w:r>
            <w:r w:rsidR="00F93C91">
              <w:rPr>
                <w:rFonts w:ascii="新細明體" w:hAnsi="新細明體" w:hint="eastAsia"/>
                <w:noProof/>
                <w:sz w:val="20"/>
              </w:rPr>
              <w:t>3</w:t>
            </w:r>
            <w:r w:rsidRPr="00212A1D">
              <w:rPr>
                <w:rFonts w:ascii="新細明體" w:hAnsi="新細明體" w:hint="eastAsia"/>
                <w:noProof/>
                <w:sz w:val="20"/>
              </w:rPr>
              <w:t>－111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48B335" w14:textId="77777777" w:rsidR="0083743F" w:rsidRDefault="0083743F" w:rsidP="00131A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12A1D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D1E99F" w14:textId="73489112" w:rsidR="00F93C91" w:rsidRPr="00F93C91" w:rsidRDefault="00F93C91" w:rsidP="00F93C9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504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629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841</w:t>
            </w:r>
          </w:p>
          <w:p w14:paraId="4CE61182" w14:textId="1B087F85" w:rsidR="0083743F" w:rsidRPr="00B0524B" w:rsidRDefault="00F93C91" w:rsidP="00F93C91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2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341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739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373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FB389E" w14:textId="3BE266A1" w:rsidR="00F93C91" w:rsidRPr="00F93C91" w:rsidRDefault="00F93C91" w:rsidP="00F93C9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6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521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815</w:t>
            </w:r>
          </w:p>
          <w:p w14:paraId="2C37FC60" w14:textId="35D4714C" w:rsidR="0083743F" w:rsidRPr="00B0524B" w:rsidRDefault="00F93C91" w:rsidP="00F93C91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149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341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089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ED7000" w14:textId="3B7D8883" w:rsidR="00F93C91" w:rsidRPr="00F93C91" w:rsidRDefault="00F93C91" w:rsidP="00F93C9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392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185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475</w:t>
            </w:r>
          </w:p>
          <w:p w14:paraId="0E8316D7" w14:textId="069D0894" w:rsidR="0083743F" w:rsidRPr="00B0524B" w:rsidRDefault="00F93C91" w:rsidP="00F93C91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1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142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295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585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14:paraId="560FE3BC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3AA094E4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3888E075" w14:textId="368A8B62" w:rsidR="00F93C91" w:rsidRPr="00F93C91" w:rsidRDefault="00F93C91" w:rsidP="00F93C9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105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922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551</w:t>
            </w:r>
          </w:p>
          <w:p w14:paraId="7387C3B1" w14:textId="4549ED5D" w:rsidR="0083743F" w:rsidRPr="00B0524B" w:rsidRDefault="00F93C91" w:rsidP="00F93C91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1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050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102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699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6B5590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42BE3D52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433B9F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09530B85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EDAF1A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266364B8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E1BAC60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16B0CE4C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A325683" w14:textId="7D683F6A" w:rsidR="00F93C91" w:rsidRPr="00F93C91" w:rsidRDefault="00F93C91" w:rsidP="00F93C9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6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521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815</w:t>
            </w:r>
          </w:p>
          <w:p w14:paraId="11B4D012" w14:textId="2BD990F0" w:rsidR="0083743F" w:rsidRPr="00B0524B" w:rsidRDefault="00F93C91" w:rsidP="00F93C91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149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341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089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C9EE3FF" w14:textId="1B74800C" w:rsidR="00F93C91" w:rsidRPr="00F93C91" w:rsidRDefault="00F93C91" w:rsidP="00F93C9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392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185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475</w:t>
            </w:r>
          </w:p>
          <w:p w14:paraId="503F075F" w14:textId="504C5E30" w:rsidR="0083743F" w:rsidRPr="00B0524B" w:rsidRDefault="00F93C91" w:rsidP="00F93C91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1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142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295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585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D0A9F7B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3B94EE9A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6F43DAA" w14:textId="2F84BFC9" w:rsidR="00F93C91" w:rsidRPr="00F93C91" w:rsidRDefault="00F93C91" w:rsidP="00F93C91">
            <w:pPr>
              <w:jc w:val="right"/>
              <w:rPr>
                <w:rFonts w:asciiTheme="minorEastAsia" w:eastAsiaTheme="minorEastAsia" w:hAnsiTheme="minorEastAsia"/>
                <w:noProof/>
                <w:sz w:val="20"/>
              </w:rPr>
            </w:pP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105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922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551</w:t>
            </w:r>
          </w:p>
          <w:p w14:paraId="182ADD4B" w14:textId="48CCEC64" w:rsidR="0083743F" w:rsidRPr="00B0524B" w:rsidRDefault="00F93C91" w:rsidP="00F93C91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1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050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102</w: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t>,</w:t>
            </w:r>
            <w:r w:rsidRPr="00F93C91">
              <w:rPr>
                <w:rFonts w:asciiTheme="minorEastAsia" w:eastAsiaTheme="minorEastAsia" w:hAnsiTheme="minorEastAsia"/>
                <w:noProof/>
                <w:sz w:val="20"/>
              </w:rPr>
              <w:t>699</w:t>
            </w:r>
          </w:p>
        </w:tc>
      </w:tr>
      <w:tr w:rsidR="0083743F" w14:paraId="7CEB4B7D" w14:textId="77777777" w:rsidTr="000B46F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9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01E0E4AB" w14:textId="77777777" w:rsidR="0083743F" w:rsidRDefault="0083743F" w:rsidP="00131A1E">
            <w:pPr>
              <w:jc w:val="center"/>
              <w:rPr>
                <w:rFonts w:ascii="新細明體" w:hAnsi="新細明體"/>
                <w:sz w:val="20"/>
              </w:rPr>
            </w:pPr>
            <w:r w:rsidRPr="00212A1D">
              <w:rPr>
                <w:rFonts w:ascii="新細明體" w:hAnsi="新細明體" w:hint="eastAsia"/>
                <w:noProof/>
                <w:sz w:val="20"/>
              </w:rPr>
              <w:t>110－111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B1262D" w14:textId="77777777" w:rsidR="0083743F" w:rsidRDefault="0083743F" w:rsidP="00131A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12A1D">
              <w:rPr>
                <w:rFonts w:ascii="標楷體" w:eastAsia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124CB7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102,767,485</w:t>
            </w:r>
          </w:p>
          <w:p w14:paraId="4715D415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5,450,000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760E09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762,654</w:t>
            </w:r>
          </w:p>
          <w:p w14:paraId="6B053207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5D30AD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53,597,183</w:t>
            </w:r>
          </w:p>
          <w:p w14:paraId="2F2139AF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1,310,000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14:paraId="28AECA70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5498F8B0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0B895527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48,407,648</w:t>
            </w:r>
          </w:p>
          <w:p w14:paraId="2E946B26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4,140,000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DF4A34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272E659D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FCFEC5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39C69107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B67BA2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20B1B146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5BEA7F7A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4E295C3D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23C45FBC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762,654</w:t>
            </w:r>
          </w:p>
          <w:p w14:paraId="3F998564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F9F1BD9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53,597,183</w:t>
            </w:r>
          </w:p>
          <w:p w14:paraId="15FC61D3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1,310,000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E419739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055328B2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24CF6F9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48,407,648</w:t>
            </w:r>
          </w:p>
          <w:p w14:paraId="3DABA525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4,140,000</w:t>
            </w:r>
          </w:p>
        </w:tc>
      </w:tr>
      <w:tr w:rsidR="0083743F" w14:paraId="486F85E9" w14:textId="77777777" w:rsidTr="000B46F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49"/>
        </w:trPr>
        <w:tc>
          <w:tcPr>
            <w:tcW w:w="823" w:type="dxa"/>
            <w:gridSpan w:val="2"/>
            <w:shd w:val="clear" w:color="auto" w:fill="auto"/>
            <w:vAlign w:val="center"/>
          </w:tcPr>
          <w:p w14:paraId="69BBEC73" w14:textId="77777777" w:rsidR="0083743F" w:rsidRDefault="0083743F" w:rsidP="00131A1E">
            <w:pPr>
              <w:jc w:val="center"/>
              <w:rPr>
                <w:rFonts w:ascii="新細明體" w:hAnsi="新細明體"/>
                <w:sz w:val="20"/>
              </w:rPr>
            </w:pPr>
            <w:r w:rsidRPr="00212A1D">
              <w:rPr>
                <w:rFonts w:ascii="新細明體" w:hAnsi="新細明體" w:hint="eastAsia"/>
                <w:noProof/>
                <w:sz w:val="20"/>
              </w:rPr>
              <w:t>88－111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6AE34C" w14:textId="77777777" w:rsidR="0083743F" w:rsidRDefault="0083743F" w:rsidP="00131A1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12A1D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9ECD8D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213,185,779</w:t>
            </w:r>
          </w:p>
          <w:p w14:paraId="1B406621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119,900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9AB38B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2,022,094</w:t>
            </w:r>
          </w:p>
          <w:p w14:paraId="19E68DC7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D9BA33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177,741,542</w:t>
            </w:r>
          </w:p>
          <w:p w14:paraId="07C90522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49,500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14:paraId="45D68B38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52A7C114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601" w:type="dxa"/>
            <w:shd w:val="clear" w:color="auto" w:fill="auto"/>
            <w:vAlign w:val="center"/>
          </w:tcPr>
          <w:p w14:paraId="08A6FF06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33,422,143</w:t>
            </w:r>
          </w:p>
          <w:p w14:paraId="09924C18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70,400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7DF010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166F6A42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4C34A7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458CB9DE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C35343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5A5E1478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6442558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5F59946F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0AA03CA5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2,022,094</w:t>
            </w:r>
          </w:p>
          <w:p w14:paraId="40434302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F6E7EFD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177,741,542</w:t>
            </w:r>
          </w:p>
          <w:p w14:paraId="7D0A92E3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49,500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19B20CB9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  <w:p w14:paraId="5E9ECB3B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 w:hint="eastAsia"/>
                <w:noProof/>
                <w:sz w:val="20"/>
              </w:rPr>
              <w:t>－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CE76EDA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33,422,143</w:t>
            </w:r>
          </w:p>
          <w:p w14:paraId="25946190" w14:textId="77777777" w:rsidR="0083743F" w:rsidRPr="00B0524B" w:rsidRDefault="0083743F" w:rsidP="00131A1E">
            <w:pPr>
              <w:jc w:val="right"/>
              <w:rPr>
                <w:rFonts w:asciiTheme="minorEastAsia" w:eastAsiaTheme="minorEastAsia" w:hAnsiTheme="minorEastAsia"/>
                <w:sz w:val="20"/>
              </w:rPr>
            </w:pPr>
            <w:r w:rsidRPr="00B0524B">
              <w:rPr>
                <w:rFonts w:asciiTheme="minorEastAsia" w:eastAsiaTheme="minorEastAsia" w:hAnsiTheme="minorEastAsia"/>
                <w:noProof/>
                <w:sz w:val="20"/>
              </w:rPr>
              <w:t>70,400</w:t>
            </w:r>
          </w:p>
        </w:tc>
      </w:tr>
    </w:tbl>
    <w:p w14:paraId="665D06B9" w14:textId="1E9F16E5" w:rsidR="00D46CDC" w:rsidRPr="00F93C91" w:rsidRDefault="00F93C91" w:rsidP="00B0524B">
      <w:pPr>
        <w:ind w:right="414"/>
        <w:rPr>
          <w:rFonts w:ascii="標楷體" w:eastAsia="標楷體" w:hAnsi="標楷體"/>
          <w:sz w:val="20"/>
        </w:rPr>
      </w:pPr>
      <w:proofErr w:type="gramStart"/>
      <w:r w:rsidRPr="00F93C91">
        <w:rPr>
          <w:rFonts w:ascii="標楷體" w:eastAsia="標楷體" w:hAnsi="標楷體" w:hint="eastAsia"/>
          <w:sz w:val="20"/>
        </w:rPr>
        <w:t>註</w:t>
      </w:r>
      <w:proofErr w:type="gramEnd"/>
      <w:r w:rsidRPr="00F93C91">
        <w:rPr>
          <w:rFonts w:ascii="標楷體" w:eastAsia="標楷體" w:hAnsi="標楷體" w:hint="eastAsia"/>
          <w:sz w:val="20"/>
        </w:rPr>
        <w:t>：103至109年度為「補助收入」科目，</w:t>
      </w:r>
      <w:proofErr w:type="gramStart"/>
      <w:r w:rsidRPr="00F93C91">
        <w:rPr>
          <w:rFonts w:ascii="標楷體" w:eastAsia="標楷體" w:hAnsi="標楷體" w:hint="eastAsia"/>
          <w:sz w:val="20"/>
        </w:rPr>
        <w:t>110</w:t>
      </w:r>
      <w:proofErr w:type="gramEnd"/>
      <w:r w:rsidRPr="00F93C91">
        <w:rPr>
          <w:rFonts w:ascii="標楷體" w:eastAsia="標楷體" w:hAnsi="標楷體" w:hint="eastAsia"/>
          <w:sz w:val="20"/>
        </w:rPr>
        <w:t>年度變更為「補助及協助收入」科目。</w:t>
      </w:r>
    </w:p>
    <w:sectPr w:rsidR="00D46CDC" w:rsidRPr="00F93C91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98DA5F" w14:textId="77777777" w:rsidR="0083743F" w:rsidRDefault="0083743F">
      <w:r>
        <w:separator/>
      </w:r>
    </w:p>
  </w:endnote>
  <w:endnote w:type="continuationSeparator" w:id="0">
    <w:p w14:paraId="74020CD1" w14:textId="77777777" w:rsidR="0083743F" w:rsidRDefault="00837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D7D727" w14:textId="77777777" w:rsidR="0083743F" w:rsidRDefault="0083743F">
      <w:r>
        <w:separator/>
      </w:r>
    </w:p>
  </w:footnote>
  <w:footnote w:type="continuationSeparator" w:id="0">
    <w:p w14:paraId="4290CD41" w14:textId="77777777" w:rsidR="0083743F" w:rsidRDefault="00837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C14880" w14:textId="7359B840" w:rsidR="00D46CDC" w:rsidRDefault="00D46CDC">
    <w:pPr>
      <w:jc w:val="center"/>
    </w:pPr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0250B9" w:rsidRPr="000250B9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0250B9" w:rsidRPr="000250B9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</w:t>
    </w:r>
    <w:r w:rsidR="00B40E8D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Pr="001F4CCA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0250B9" w:rsidRPr="000250B9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D724D3" w14:textId="4BF9EDCA" w:rsidR="00D46CDC" w:rsidRDefault="00D46CDC">
    <w:pPr>
      <w:jc w:val="center"/>
      <w:rPr>
        <w:b/>
        <w:sz w:val="32"/>
      </w:rPr>
    </w:pPr>
    <w:r w:rsidRPr="001F4CC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0250B9" w:rsidRPr="000250B9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 w:rsidRPr="001F4CCA">
      <w:rPr>
        <w:rFonts w:ascii="標楷體" w:eastAsia="標楷體" w:hint="eastAsia"/>
        <w:b/>
        <w:spacing w:val="60"/>
        <w:sz w:val="32"/>
        <w:u w:val="single"/>
      </w:rPr>
      <w:t>年度</w:t>
    </w:r>
    <w:r w:rsidR="000250B9" w:rsidRPr="000250B9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Pr="001F4CCA">
      <w:rPr>
        <w:rFonts w:ascii="標楷體" w:eastAsia="標楷體" w:hint="eastAsia"/>
        <w:b/>
        <w:spacing w:val="60"/>
        <w:sz w:val="32"/>
        <w:u w:val="single"/>
      </w:rPr>
      <w:t>總決算以前年度歲入來源別轉入數決算審定</w:t>
    </w:r>
    <w:r w:rsidR="001512E9" w:rsidRPr="001F4CCA">
      <w:rPr>
        <w:rFonts w:ascii="標楷體" w:eastAsia="標楷體" w:hint="eastAsia"/>
        <w:b/>
        <w:spacing w:val="60"/>
        <w:sz w:val="32"/>
        <w:u w:val="single"/>
      </w:rPr>
      <w:t>總</w:t>
    </w:r>
    <w:r w:rsidRPr="001F4CC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43F"/>
    <w:rsid w:val="000250B9"/>
    <w:rsid w:val="0003154D"/>
    <w:rsid w:val="000B46FC"/>
    <w:rsid w:val="001021E7"/>
    <w:rsid w:val="001512E9"/>
    <w:rsid w:val="001F4CCA"/>
    <w:rsid w:val="00465A2C"/>
    <w:rsid w:val="005E1975"/>
    <w:rsid w:val="007169A0"/>
    <w:rsid w:val="0083743F"/>
    <w:rsid w:val="0085742D"/>
    <w:rsid w:val="009E1C1B"/>
    <w:rsid w:val="00B0524B"/>
    <w:rsid w:val="00B205E3"/>
    <w:rsid w:val="00B40E8D"/>
    <w:rsid w:val="00BB53F0"/>
    <w:rsid w:val="00C32CB7"/>
    <w:rsid w:val="00CB1EE5"/>
    <w:rsid w:val="00D46CDC"/>
    <w:rsid w:val="00D94757"/>
    <w:rsid w:val="00EA1B26"/>
    <w:rsid w:val="00F34B52"/>
    <w:rsid w:val="00F9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3E34C56"/>
  <w15:chartTrackingRefBased/>
  <w15:docId w15:val="{E76CB14C-FF77-4041-AF0F-ECA2F1DB6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Te8vz1vM2U5H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Te8vz1vM2U5H以前年度歲入決算審定表.dot</Template>
  <TotalTime>18</TotalTime>
  <Pages>1</Pages>
  <Words>568</Words>
  <Characters>1540</Characters>
  <Application>Microsoft Office Word</Application>
  <DocSecurity>0</DocSecurity>
  <Lines>12</Lines>
  <Paragraphs>4</Paragraphs>
  <ScaleCrop>false</ScaleCrop>
  <Company>N.A.O.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杜姿慧</dc:creator>
  <cp:keywords/>
  <cp:lastModifiedBy>林鳳頡</cp:lastModifiedBy>
  <cp:revision>8</cp:revision>
  <cp:lastPrinted>2024-06-02T07:06:00Z</cp:lastPrinted>
  <dcterms:created xsi:type="dcterms:W3CDTF">2024-05-31T07:38:00Z</dcterms:created>
  <dcterms:modified xsi:type="dcterms:W3CDTF">2024-06-27T01:13:00Z</dcterms:modified>
</cp:coreProperties>
</file>